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771A0" w14:textId="77777777" w:rsidR="00774186" w:rsidRDefault="00774186" w:rsidP="007741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MILNER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87EC9BC" w14:textId="77777777" w:rsidR="00774186" w:rsidRDefault="00774186" w:rsidP="007741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Ulceby</w:t>
      </w:r>
      <w:proofErr w:type="spellEnd"/>
      <w:r>
        <w:rPr>
          <w:rFonts w:cs="Times New Roman"/>
          <w:szCs w:val="24"/>
        </w:rPr>
        <w:t xml:space="preserve"> by Thornton, Lincolnshire. Milliner.</w:t>
      </w:r>
    </w:p>
    <w:p w14:paraId="330E1D7F" w14:textId="77777777" w:rsidR="00774186" w:rsidRDefault="00774186" w:rsidP="00774186">
      <w:pPr>
        <w:pStyle w:val="NoSpacing"/>
        <w:rPr>
          <w:rFonts w:cs="Times New Roman"/>
          <w:szCs w:val="24"/>
        </w:rPr>
      </w:pPr>
    </w:p>
    <w:p w14:paraId="3F8E5B3E" w14:textId="77777777" w:rsidR="00774186" w:rsidRDefault="00774186" w:rsidP="00774186">
      <w:pPr>
        <w:pStyle w:val="NoSpacing"/>
        <w:rPr>
          <w:rFonts w:cs="Times New Roman"/>
          <w:szCs w:val="24"/>
        </w:rPr>
      </w:pPr>
    </w:p>
    <w:p w14:paraId="534F25A6" w14:textId="77777777" w:rsidR="00774186" w:rsidRDefault="00774186" w:rsidP="007741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George </w:t>
      </w:r>
      <w:proofErr w:type="spellStart"/>
      <w:r>
        <w:rPr>
          <w:rFonts w:cs="Times New Roman"/>
          <w:szCs w:val="24"/>
        </w:rPr>
        <w:t>Portyngton</w:t>
      </w:r>
      <w:proofErr w:type="spellEnd"/>
      <w:r>
        <w:rPr>
          <w:rFonts w:cs="Times New Roman"/>
          <w:szCs w:val="24"/>
        </w:rPr>
        <w:t xml:space="preserve">(q.v.) brought a plaint of trespass and killing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1E644020" w14:textId="77777777" w:rsidR="00774186" w:rsidRDefault="00774186" w:rsidP="007741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three others.</w:t>
      </w:r>
    </w:p>
    <w:p w14:paraId="06FCD7E8" w14:textId="77777777" w:rsidR="00774186" w:rsidRDefault="00774186" w:rsidP="007741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CF38F50" w14:textId="77777777" w:rsidR="00774186" w:rsidRDefault="00774186" w:rsidP="00774186">
      <w:pPr>
        <w:pStyle w:val="NoSpacing"/>
        <w:rPr>
          <w:rFonts w:cs="Times New Roman"/>
          <w:szCs w:val="24"/>
        </w:rPr>
      </w:pPr>
    </w:p>
    <w:p w14:paraId="16CDB41A" w14:textId="77777777" w:rsidR="00774186" w:rsidRDefault="00774186" w:rsidP="00774186">
      <w:pPr>
        <w:pStyle w:val="NoSpacing"/>
        <w:rPr>
          <w:rFonts w:cs="Times New Roman"/>
          <w:szCs w:val="24"/>
        </w:rPr>
      </w:pPr>
    </w:p>
    <w:p w14:paraId="6C82FA39" w14:textId="77777777" w:rsidR="00774186" w:rsidRDefault="00774186" w:rsidP="007741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2023</w:t>
      </w:r>
    </w:p>
    <w:p w14:paraId="4D0AB0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C2557" w14:textId="77777777" w:rsidR="00774186" w:rsidRDefault="00774186" w:rsidP="009139A6">
      <w:r>
        <w:separator/>
      </w:r>
    </w:p>
  </w:endnote>
  <w:endnote w:type="continuationSeparator" w:id="0">
    <w:p w14:paraId="2DFEB6BA" w14:textId="77777777" w:rsidR="00774186" w:rsidRDefault="007741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E7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934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2E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616F5" w14:textId="77777777" w:rsidR="00774186" w:rsidRDefault="00774186" w:rsidP="009139A6">
      <w:r>
        <w:separator/>
      </w:r>
    </w:p>
  </w:footnote>
  <w:footnote w:type="continuationSeparator" w:id="0">
    <w:p w14:paraId="1821AF45" w14:textId="77777777" w:rsidR="00774186" w:rsidRDefault="007741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EBF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55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D07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186"/>
    <w:rsid w:val="000666E0"/>
    <w:rsid w:val="002510B7"/>
    <w:rsid w:val="005C130B"/>
    <w:rsid w:val="0077418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60E07"/>
  <w15:chartTrackingRefBased/>
  <w15:docId w15:val="{5BC8C809-36F7-4F86-878B-F5071B51D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741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2023-04-09T15:03:00Z</dcterms:created>
  <dcterms:modified xsi:type="dcterms:W3CDTF">2023-04-09T15:04:00Z</dcterms:modified>
</cp:coreProperties>
</file>